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02EB7" w14:textId="77777777" w:rsidR="002A57A8" w:rsidRDefault="002A57A8" w:rsidP="002A5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NOBYLL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2ECED6A" w14:textId="77777777" w:rsidR="002A57A8" w:rsidRDefault="002A57A8" w:rsidP="002A5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Bucknall. </w:t>
      </w:r>
    </w:p>
    <w:p w14:paraId="565CA132" w14:textId="77777777" w:rsidR="002A57A8" w:rsidRDefault="002A57A8" w:rsidP="002A57A8">
      <w:pPr>
        <w:rPr>
          <w:rFonts w:ascii="Times New Roman" w:hAnsi="Times New Roman" w:cs="Times New Roman"/>
        </w:rPr>
      </w:pPr>
    </w:p>
    <w:p w14:paraId="3AA0E305" w14:textId="77777777" w:rsidR="002A57A8" w:rsidRDefault="002A57A8" w:rsidP="002A57A8">
      <w:pPr>
        <w:rPr>
          <w:rFonts w:ascii="Times New Roman" w:hAnsi="Times New Roman" w:cs="Times New Roman"/>
        </w:rPr>
      </w:pPr>
    </w:p>
    <w:p w14:paraId="4931F7DB" w14:textId="77777777" w:rsidR="002A57A8" w:rsidRDefault="002A57A8" w:rsidP="002A5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Wogan</w:t>
      </w:r>
      <w:proofErr w:type="spellEnd"/>
      <w:r>
        <w:rPr>
          <w:rFonts w:ascii="Times New Roman" w:hAnsi="Times New Roman" w:cs="Times New Roman"/>
        </w:rPr>
        <w:t>(q.v.) brought a plaint of debt against him and Thomas</w:t>
      </w:r>
    </w:p>
    <w:p w14:paraId="1CFE5983" w14:textId="77777777" w:rsidR="002A57A8" w:rsidRDefault="002A57A8" w:rsidP="002A5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Fyll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Lydlinch</w:t>
      </w:r>
      <w:proofErr w:type="spellEnd"/>
      <w:r>
        <w:rPr>
          <w:rFonts w:ascii="Times New Roman" w:hAnsi="Times New Roman" w:cs="Times New Roman"/>
        </w:rPr>
        <w:t>, Dorset(q.v.).</w:t>
      </w:r>
    </w:p>
    <w:p w14:paraId="64BCBEF8" w14:textId="77777777" w:rsidR="002A57A8" w:rsidRDefault="002A57A8" w:rsidP="002A5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7F71BC4" w14:textId="77777777" w:rsidR="002A57A8" w:rsidRDefault="002A57A8" w:rsidP="002A57A8">
      <w:pPr>
        <w:rPr>
          <w:rFonts w:ascii="Times New Roman" w:hAnsi="Times New Roman" w:cs="Times New Roman"/>
        </w:rPr>
      </w:pPr>
    </w:p>
    <w:p w14:paraId="1DF108B8" w14:textId="77777777" w:rsidR="002A57A8" w:rsidRDefault="002A57A8" w:rsidP="002A57A8">
      <w:pPr>
        <w:rPr>
          <w:rFonts w:ascii="Times New Roman" w:hAnsi="Times New Roman" w:cs="Times New Roman"/>
        </w:rPr>
      </w:pPr>
    </w:p>
    <w:p w14:paraId="42E83E81" w14:textId="77777777" w:rsidR="002A57A8" w:rsidRDefault="002A57A8" w:rsidP="002A5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April 2019</w:t>
      </w:r>
    </w:p>
    <w:p w14:paraId="132618C3" w14:textId="77777777" w:rsidR="006B2F86" w:rsidRPr="00E71FC3" w:rsidRDefault="002A57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A4191" w14:textId="77777777" w:rsidR="002A57A8" w:rsidRDefault="002A57A8" w:rsidP="00E71FC3">
      <w:r>
        <w:separator/>
      </w:r>
    </w:p>
  </w:endnote>
  <w:endnote w:type="continuationSeparator" w:id="0">
    <w:p w14:paraId="2AD055E8" w14:textId="77777777" w:rsidR="002A57A8" w:rsidRDefault="002A57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26F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0B2DA" w14:textId="77777777" w:rsidR="002A57A8" w:rsidRDefault="002A57A8" w:rsidP="00E71FC3">
      <w:r>
        <w:separator/>
      </w:r>
    </w:p>
  </w:footnote>
  <w:footnote w:type="continuationSeparator" w:id="0">
    <w:p w14:paraId="7E809C42" w14:textId="77777777" w:rsidR="002A57A8" w:rsidRDefault="002A57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7A8"/>
    <w:rsid w:val="001A7C09"/>
    <w:rsid w:val="002A57A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0787F"/>
  <w15:chartTrackingRefBased/>
  <w15:docId w15:val="{DA275EE7-98E5-46FE-8184-173454C24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7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A57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2019-05-09T20:42:00Z</dcterms:created>
  <dcterms:modified xsi:type="dcterms:W3CDTF">2019-05-09T20:42:00Z</dcterms:modified>
</cp:coreProperties>
</file>